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AA" w:rsidRPr="00707044" w:rsidRDefault="00106EAA" w:rsidP="00732B4A">
      <w:pPr>
        <w:spacing w:after="0" w:line="240" w:lineRule="atLeast"/>
        <w:ind w:left="1292" w:right="721"/>
        <w:jc w:val="center"/>
        <w:rPr>
          <w:sz w:val="20"/>
          <w:szCs w:val="20"/>
        </w:rPr>
      </w:pPr>
      <w:r w:rsidRPr="00707044">
        <w:rPr>
          <w:b/>
          <w:sz w:val="20"/>
          <w:szCs w:val="20"/>
          <w:u w:val="single" w:color="000000"/>
        </w:rPr>
        <w:t>Школьный  этап 8-9 класс.</w:t>
      </w:r>
    </w:p>
    <w:p w:rsidR="00106EAA" w:rsidRPr="00A04997" w:rsidRDefault="00106EAA" w:rsidP="00732B4A">
      <w:pPr>
        <w:spacing w:after="0" w:line="240" w:lineRule="atLeast"/>
        <w:ind w:left="941" w:firstLine="0"/>
        <w:rPr>
          <w:sz w:val="20"/>
          <w:szCs w:val="20"/>
        </w:rPr>
      </w:pPr>
      <w:r>
        <w:rPr>
          <w:sz w:val="20"/>
          <w:szCs w:val="20"/>
        </w:rPr>
        <w:t>Ответы</w:t>
      </w:r>
    </w:p>
    <w:p w:rsidR="00106EAA" w:rsidRPr="00A04997" w:rsidRDefault="00106EAA" w:rsidP="00732B4A">
      <w:pPr>
        <w:spacing w:after="0" w:line="240" w:lineRule="atLeast"/>
        <w:ind w:left="941" w:firstLine="0"/>
        <w:jc w:val="left"/>
        <w:rPr>
          <w:sz w:val="20"/>
          <w:szCs w:val="20"/>
        </w:rPr>
      </w:pPr>
    </w:p>
    <w:p w:rsidR="00106EAA" w:rsidRDefault="00106EAA" w:rsidP="00732B4A">
      <w:pPr>
        <w:pStyle w:val="ListParagraph"/>
        <w:spacing w:after="0" w:line="259" w:lineRule="auto"/>
        <w:ind w:left="0" w:right="4672" w:firstLine="0"/>
        <w:jc w:val="center"/>
      </w:pPr>
    </w:p>
    <w:tbl>
      <w:tblPr>
        <w:tblW w:w="9292" w:type="dxa"/>
        <w:tblInd w:w="-110" w:type="dxa"/>
        <w:tblCellMar>
          <w:top w:w="8" w:type="dxa"/>
          <w:left w:w="110" w:type="dxa"/>
          <w:right w:w="89" w:type="dxa"/>
        </w:tblCellMar>
        <w:tblLook w:val="00A0"/>
      </w:tblPr>
      <w:tblGrid>
        <w:gridCol w:w="533"/>
        <w:gridCol w:w="2660"/>
        <w:gridCol w:w="960"/>
        <w:gridCol w:w="5139"/>
      </w:tblGrid>
      <w:tr w:rsidR="00106EAA" w:rsidTr="00596EDC">
        <w:trPr>
          <w:trHeight w:val="84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6" w:firstLine="0"/>
              <w:jc w:val="center"/>
              <w:rPr>
                <w:sz w:val="22"/>
              </w:rPr>
            </w:pPr>
            <w:r w:rsidRPr="00596EDC">
              <w:rPr>
                <w:b/>
                <w:sz w:val="22"/>
              </w:rPr>
              <w:t xml:space="preserve">№ п/ п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6EAA" w:rsidRPr="00596EDC" w:rsidRDefault="00106EAA" w:rsidP="00596EDC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6EAA" w:rsidRPr="00596EDC" w:rsidRDefault="00106EAA" w:rsidP="00596EDC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322" w:firstLine="0"/>
              <w:jc w:val="left"/>
              <w:rPr>
                <w:sz w:val="22"/>
              </w:rPr>
            </w:pPr>
            <w:r w:rsidRPr="00596EDC">
              <w:rPr>
                <w:b/>
                <w:sz w:val="22"/>
              </w:rPr>
              <w:t xml:space="preserve">Ответ </w:t>
            </w:r>
          </w:p>
        </w:tc>
      </w:tr>
      <w:tr w:rsidR="00106EAA" w:rsidTr="00596EDC">
        <w:trPr>
          <w:trHeight w:val="28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9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1. 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6EAA" w:rsidRPr="00596EDC" w:rsidRDefault="00106EAA" w:rsidP="00596EDC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596EDC">
              <w:rPr>
                <w:i/>
                <w:sz w:val="22"/>
              </w:rPr>
              <w:t xml:space="preserve">технологии 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6EAA" w:rsidRPr="00596EDC" w:rsidRDefault="00106EAA" w:rsidP="00596EDC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160" w:line="259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106EAA" w:rsidRDefault="00106EAA" w:rsidP="00732B4A">
      <w:pPr>
        <w:pStyle w:val="ListParagraph"/>
        <w:spacing w:after="0" w:line="259" w:lineRule="auto"/>
        <w:ind w:left="0" w:right="89" w:firstLine="0"/>
        <w:jc w:val="left"/>
      </w:pPr>
    </w:p>
    <w:tbl>
      <w:tblPr>
        <w:tblW w:w="9292" w:type="dxa"/>
        <w:tblInd w:w="288" w:type="dxa"/>
        <w:tblCellMar>
          <w:top w:w="4" w:type="dxa"/>
          <w:right w:w="0" w:type="dxa"/>
        </w:tblCellMar>
        <w:tblLook w:val="00A0"/>
      </w:tblPr>
      <w:tblGrid>
        <w:gridCol w:w="524"/>
        <w:gridCol w:w="8768"/>
      </w:tblGrid>
      <w:tr w:rsidR="00106EAA" w:rsidTr="00F32F90">
        <w:trPr>
          <w:trHeight w:val="574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2.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-96" w:firstLine="0"/>
              <w:jc w:val="left"/>
              <w:rPr>
                <w:sz w:val="22"/>
              </w:rPr>
            </w:pPr>
            <w:r w:rsidRPr="00596EDC">
              <w:rPr>
                <w:noProof/>
                <w:sz w:val="2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10425" o:spid="_x0000_i1025" type="#_x0000_t75" style="width:438pt;height:286.5pt;visibility:visible">
                  <v:imagedata r:id="rId5" o:title=""/>
                </v:shape>
              </w:pict>
            </w:r>
          </w:p>
        </w:tc>
      </w:tr>
      <w:tr w:rsidR="00106EAA" w:rsidTr="00F32F90">
        <w:trPr>
          <w:trHeight w:val="56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3.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б –шов вподгибку с открытым срезом; в – шов вподгибку с закрытым срезом 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06EAA" w:rsidTr="00F32F90">
        <w:trPr>
          <w:trHeight w:val="111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4.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265" w:line="252" w:lineRule="auto"/>
              <w:ind w:left="2" w:right="39" w:firstLine="0"/>
              <w:jc w:val="left"/>
              <w:rPr>
                <w:sz w:val="22"/>
              </w:rPr>
            </w:pPr>
            <w:r w:rsidRPr="00596EDC">
              <w:rPr>
                <w:sz w:val="20"/>
              </w:rPr>
              <w:t xml:space="preserve">БОА – </w:t>
            </w:r>
            <w:r w:rsidRPr="00596EDC">
              <w:rPr>
                <w:sz w:val="22"/>
              </w:rPr>
              <w:t>женский шарф из меха или перьев, например, страусовых. Со времен периода романтизма остается актуальным в женском костюме.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06EAA" w:rsidTr="00F32F90">
        <w:trPr>
          <w:trHeight w:val="56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5.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заработная плата членов семьи;  пенсии и стипендии 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06EAA" w:rsidTr="00F32F90">
        <w:trPr>
          <w:trHeight w:val="840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9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6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78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1 –местное освещение; 2 –декоративное освещение; 3 – местное освещение, 4 - общее 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06EAA" w:rsidTr="00F32F90">
        <w:trPr>
          <w:trHeight w:val="56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6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7.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60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Ответ: г 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06EAA" w:rsidTr="00F32F90">
        <w:trPr>
          <w:trHeight w:val="111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8.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257" w:line="259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Ответ: 1 –б, 2 – а, 3 –в; 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>Данная маркировка товара указывает на каким способом будет переработана упаковка, в которой упакован товар, который Вы приобрели.</w:t>
            </w:r>
          </w:p>
        </w:tc>
      </w:tr>
      <w:tr w:rsidR="00106EAA" w:rsidTr="00F32F90">
        <w:trPr>
          <w:trHeight w:val="1119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0" w:right="107" w:firstLine="0"/>
              <w:jc w:val="center"/>
              <w:rPr>
                <w:sz w:val="22"/>
              </w:rPr>
            </w:pPr>
            <w:r w:rsidRPr="00596EDC">
              <w:rPr>
                <w:sz w:val="22"/>
              </w:rPr>
              <w:t xml:space="preserve">9.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20" w:line="259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1. Дымковская  игрушка; 2. Федоскинская миниатюра; 3. Конаковский фаянс; </w:t>
            </w:r>
          </w:p>
          <w:p w:rsidR="00106EAA" w:rsidRPr="00596EDC" w:rsidRDefault="00106EAA" w:rsidP="00596EDC">
            <w:pPr>
              <w:spacing w:after="257" w:line="259" w:lineRule="auto"/>
              <w:ind w:left="2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4.Ростовская финифть; 5.Палехская миниатюра </w:t>
            </w:r>
          </w:p>
          <w:p w:rsidR="00106EAA" w:rsidRPr="00596EDC" w:rsidRDefault="00106EAA" w:rsidP="00596EDC">
            <w:pPr>
              <w:spacing w:after="0" w:line="259" w:lineRule="auto"/>
              <w:ind w:left="2" w:firstLine="0"/>
              <w:jc w:val="left"/>
              <w:rPr>
                <w:sz w:val="22"/>
              </w:rPr>
            </w:pPr>
          </w:p>
        </w:tc>
      </w:tr>
      <w:tr w:rsidR="00106EAA" w:rsidTr="00F32F90">
        <w:trPr>
          <w:trHeight w:val="13612"/>
        </w:trPr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6EAA" w:rsidRPr="00596EDC" w:rsidRDefault="00106EAA" w:rsidP="00596EDC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596EDC">
              <w:rPr>
                <w:sz w:val="22"/>
              </w:rPr>
              <w:t xml:space="preserve">10. </w:t>
            </w:r>
          </w:p>
        </w:tc>
        <w:tc>
          <w:tcPr>
            <w:tcW w:w="8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06EAA" w:rsidRPr="00596EDC" w:rsidRDefault="00106EAA" w:rsidP="00596EDC">
            <w:pPr>
              <w:spacing w:after="2" w:line="259" w:lineRule="auto"/>
              <w:ind w:left="1" w:firstLine="0"/>
              <w:jc w:val="left"/>
              <w:rPr>
                <w:sz w:val="22"/>
              </w:rPr>
            </w:pPr>
            <w:r>
              <w:rPr>
                <w:noProof/>
              </w:rPr>
            </w:r>
            <w:r w:rsidRPr="00596EDC">
              <w:rPr>
                <w:rFonts w:ascii="Calibri" w:hAnsi="Calibri" w:cs="Calibri"/>
                <w:noProof/>
                <w:sz w:val="22"/>
              </w:rPr>
              <w:pict>
                <v:group id="Group 286396" o:spid="_x0000_s1026" style="width:333.85pt;height:493pt;mso-position-horizontal-relative:char;mso-position-vertical-relative:line" coordsize="42398,6261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">
                  <v:shape id="Picture 31373" o:spid="_x0000_s1027" type="#_x0000_t75" style="position:absolute;width:25057;height:626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ls7XGAAAA3gAAAA8AAABkcnMvZG93bnJldi54bWxEj9FqwkAURN+F/sNyhb5I3cQUldRVilLq&#10;UyHGD7hk7ybB7N2QXTX9+25B8HGYmTPMZjfaTtxo8K1jBek8AUFcOd1yreBcfr2tQfiArLFzTAp+&#10;ycNu+zLZYK7dnQu6nUItIoR9jgqaEPpcSl81ZNHPXU8cPeMGiyHKoZZ6wHuE204ukmQpLbYcFxrs&#10;ad9QdTldrYJZ2bFZXs2xPJj026wXblX8vCv1Oh0/P0AEGsMz/GgftYIszVYZ/N+JV0Bu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2OWztcYAAADeAAAADwAAAAAAAAAAAAAA&#10;AACfAgAAZHJzL2Rvd25yZXYueG1sUEsFBgAAAAAEAAQA9wAAAJIDAAAAAA==&#10;">
                    <v:imagedata r:id="rId6" o:title=""/>
                  </v:shape>
                  <v:shape id="Picture 31375" o:spid="_x0000_s1028" type="#_x0000_t75" style="position:absolute;left:25057;top:14693;width:17341;height:4791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2W8TJAAAA3gAAAA8AAABkcnMvZG93bnJldi54bWxEj0FrwkAUhO8F/8PyBC9SN9G2KamriCD2&#10;YqG2pT0+sq/ZmOzbkF017a93C0KPw8x8w8yXvW3EiTpfOVaQThIQxIXTFZcK3t82t48gfEDW2Dgm&#10;BT/kYbkY3Mwx1+7Mr3Tah1JECPscFZgQ2lxKXxiy6CeuJY7et+sshii7UuoOzxFuGzlNkgdpseK4&#10;YLCltaGi3h+tgizNdnI83tbZ3ccXvRzqbfg1n0qNhv3qCUSgPvyHr+1nrWCWzrJ7+LsTr4BcXA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zfZbxMkAAADeAAAADwAAAAAAAAAA&#10;AAAAAACfAgAAZHJzL2Rvd25yZXYueG1sUEsFBgAAAAAEAAQA9wAAAJUDAAAAAA==&#10;">
                    <v:imagedata r:id="rId7" o:title=""/>
                  </v:shape>
                  <w10:anchorlock/>
                </v:group>
              </w:pict>
            </w:r>
          </w:p>
          <w:p w:rsidR="00106EAA" w:rsidRPr="00596EDC" w:rsidRDefault="00106EAA" w:rsidP="00596EDC">
            <w:pPr>
              <w:spacing w:after="0" w:line="259" w:lineRule="auto"/>
              <w:ind w:left="0" w:right="275" w:firstLine="0"/>
              <w:jc w:val="right"/>
              <w:rPr>
                <w:sz w:val="22"/>
              </w:rPr>
            </w:pPr>
            <w:r w:rsidRPr="00596EDC">
              <w:rPr>
                <w:noProof/>
                <w:sz w:val="22"/>
              </w:rPr>
              <w:pict>
                <v:shape id="Picture 31420" o:spid="_x0000_i1027" type="#_x0000_t75" style="width:131.25pt;height:131.25pt;visibility:visible">
                  <v:imagedata r:id="rId8" o:title=""/>
                </v:shape>
              </w:pict>
            </w:r>
            <w:r w:rsidRPr="00596EDC">
              <w:rPr>
                <w:rFonts w:ascii="Georgia" w:hAnsi="Georgia" w:cs="Georgia"/>
                <w:color w:val="191919"/>
                <w:sz w:val="23"/>
              </w:rPr>
              <w:t xml:space="preserve">Лучшие ткани для передника – тефлоновые, так как  </w:t>
            </w:r>
          </w:p>
          <w:p w:rsidR="00106EAA" w:rsidRPr="00596EDC" w:rsidRDefault="00106EAA" w:rsidP="00596EDC">
            <w:pPr>
              <w:spacing w:after="0" w:line="259" w:lineRule="auto"/>
              <w:ind w:left="2" w:right="46" w:firstLine="0"/>
              <w:jc w:val="left"/>
              <w:rPr>
                <w:sz w:val="22"/>
              </w:rPr>
            </w:pPr>
            <w:r w:rsidRPr="00596EDC">
              <w:rPr>
                <w:rFonts w:ascii="Georgia" w:hAnsi="Georgia" w:cs="Georgia"/>
                <w:color w:val="191919"/>
                <w:sz w:val="23"/>
              </w:rPr>
              <w:t>не пропускает воду и не впитывает пятна – а значит, стирка таких изделий будет невероятно легкой.в любом случае, фартук нужно стирать очень часто, поэтому надо предпочесть ткани с рисунком. Если предпочитаете натуральные ткани –то хлопок или лен.</w:t>
            </w:r>
          </w:p>
        </w:tc>
      </w:tr>
    </w:tbl>
    <w:p w:rsidR="00106EAA" w:rsidRDefault="00106EAA">
      <w:r>
        <w:t>Критерии оценки: с №1 по № 9 – по 1баллу за задание, № 10 – 6 баллов (эскиз - 2б, волокнистый состав - 2б, декоративная отделка - 2б</w:t>
      </w:r>
      <w:bookmarkStart w:id="0" w:name="_GoBack"/>
      <w:bookmarkEnd w:id="0"/>
      <w:r>
        <w:t>). Всего -16 баллов.</w:t>
      </w:r>
    </w:p>
    <w:sectPr w:rsidR="00106EAA" w:rsidSect="00732B4A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60E"/>
    <w:multiLevelType w:val="hybridMultilevel"/>
    <w:tmpl w:val="E9BEC726"/>
    <w:lvl w:ilvl="0" w:tplc="97C4E48A">
      <w:start w:val="6"/>
      <w:numFmt w:val="decimal"/>
      <w:lvlText w:val="%1."/>
      <w:lvlJc w:val="left"/>
      <w:pPr>
        <w:ind w:left="11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D28A9F2">
      <w:start w:val="1"/>
      <w:numFmt w:val="decimal"/>
      <w:lvlText w:val="%2"/>
      <w:lvlJc w:val="left"/>
      <w:pPr>
        <w:ind w:left="4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29E48386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0B10D936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736EDF82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3E7C8CDC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3B628BF4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9E76A184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AC00203C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">
    <w:nsid w:val="605F72D9"/>
    <w:multiLevelType w:val="hybridMultilevel"/>
    <w:tmpl w:val="79E00742"/>
    <w:lvl w:ilvl="0" w:tplc="C5749534">
      <w:start w:val="1"/>
      <w:numFmt w:val="decimal"/>
      <w:lvlText w:val="%1.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715C49C0">
      <w:start w:val="1"/>
      <w:numFmt w:val="lowerLetter"/>
      <w:lvlText w:val="%2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CB924D90">
      <w:start w:val="1"/>
      <w:numFmt w:val="lowerRoman"/>
      <w:lvlText w:val="%3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E0BAE03A">
      <w:start w:val="1"/>
      <w:numFmt w:val="decimal"/>
      <w:lvlText w:val="%4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8CB45448">
      <w:start w:val="1"/>
      <w:numFmt w:val="lowerLetter"/>
      <w:lvlText w:val="%5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C6CAF118">
      <w:start w:val="1"/>
      <w:numFmt w:val="lowerRoman"/>
      <w:lvlText w:val="%6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C43CAFCC">
      <w:start w:val="1"/>
      <w:numFmt w:val="decimal"/>
      <w:lvlText w:val="%7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B6C65D7C">
      <w:start w:val="1"/>
      <w:numFmt w:val="lowerLetter"/>
      <w:lvlText w:val="%8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B83C6794">
      <w:start w:val="1"/>
      <w:numFmt w:val="lowerRoman"/>
      <w:lvlText w:val="%9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>
    <w:nsid w:val="7CA51E7F"/>
    <w:multiLevelType w:val="hybridMultilevel"/>
    <w:tmpl w:val="50FC3C28"/>
    <w:lvl w:ilvl="0" w:tplc="550872A0">
      <w:start w:val="1"/>
      <w:numFmt w:val="decimal"/>
      <w:lvlText w:val="%1)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FBC8B1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4567A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4E1273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FEA0FC1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926008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E00A80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3A6E18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D86660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C64"/>
    <w:rsid w:val="00106EAA"/>
    <w:rsid w:val="004927C2"/>
    <w:rsid w:val="004D40B0"/>
    <w:rsid w:val="00596EDC"/>
    <w:rsid w:val="005A3088"/>
    <w:rsid w:val="00704C64"/>
    <w:rsid w:val="00707044"/>
    <w:rsid w:val="00732B4A"/>
    <w:rsid w:val="008012AA"/>
    <w:rsid w:val="00840301"/>
    <w:rsid w:val="00A04997"/>
    <w:rsid w:val="00B71999"/>
    <w:rsid w:val="00C725D1"/>
    <w:rsid w:val="00D1057C"/>
    <w:rsid w:val="00F32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4A"/>
    <w:pPr>
      <w:spacing w:after="5" w:line="269" w:lineRule="auto"/>
      <w:ind w:left="312" w:hanging="10"/>
      <w:jc w:val="both"/>
    </w:pPr>
    <w:rPr>
      <w:rFonts w:ascii="Times New Roman" w:eastAsia="Times New Roman" w:hAnsi="Times New Roman"/>
      <w:color w:val="000000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uiPriority w:val="99"/>
    <w:rsid w:val="00732B4A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99"/>
    <w:qFormat/>
    <w:rsid w:val="00732B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183</Words>
  <Characters>1047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2015-10-26T20:26:00Z</dcterms:created>
  <dcterms:modified xsi:type="dcterms:W3CDTF">2015-12-12T20:54:00Z</dcterms:modified>
</cp:coreProperties>
</file>